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7A4" w:rsidRDefault="00DE07A4" w:rsidP="0049726E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  <w:r w:rsidRPr="00C53FD1">
        <w:rPr>
          <w:rFonts w:ascii="Times New Roman" w:eastAsia="仿宋_GB2312" w:hAnsi="Times New Roman" w:hint="eastAsia"/>
          <w:sz w:val="32"/>
          <w:szCs w:val="32"/>
        </w:rPr>
        <w:t>附件</w:t>
      </w:r>
      <w:r w:rsidRPr="00C53FD1">
        <w:rPr>
          <w:rFonts w:ascii="Times New Roman" w:eastAsia="仿宋_GB2312" w:hAnsi="Times New Roman"/>
          <w:sz w:val="32"/>
          <w:szCs w:val="32"/>
        </w:rPr>
        <w:t>2</w:t>
      </w:r>
    </w:p>
    <w:p w:rsidR="00DE07A4" w:rsidRPr="00C53FD1" w:rsidRDefault="00DE07A4" w:rsidP="0049726E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DE07A4" w:rsidRPr="00AF6F95" w:rsidRDefault="00DE07A4" w:rsidP="0049726E">
      <w:pPr>
        <w:spacing w:line="400" w:lineRule="exact"/>
        <w:jc w:val="center"/>
        <w:rPr>
          <w:rFonts w:ascii="Times New Roman" w:eastAsia="黑体" w:hAnsi="Times New Roman"/>
          <w:sz w:val="36"/>
          <w:szCs w:val="32"/>
        </w:rPr>
      </w:pPr>
      <w:r w:rsidRPr="00AF6F95">
        <w:rPr>
          <w:rFonts w:ascii="Times New Roman" w:eastAsia="黑体" w:hAnsi="Times New Roman" w:hint="eastAsia"/>
          <w:sz w:val="36"/>
          <w:szCs w:val="32"/>
        </w:rPr>
        <w:t>中国热带农业科学院</w:t>
      </w:r>
      <w:r>
        <w:rPr>
          <w:rFonts w:ascii="Times New Roman" w:eastAsia="黑体" w:hAnsi="Times New Roman" w:hint="eastAsia"/>
          <w:sz w:val="36"/>
          <w:szCs w:val="32"/>
        </w:rPr>
        <w:t>海口站</w:t>
      </w:r>
      <w:r w:rsidRPr="00AF6F95">
        <w:rPr>
          <w:rFonts w:ascii="Times New Roman" w:eastAsia="黑体" w:hAnsi="Times New Roman" w:hint="eastAsia"/>
          <w:sz w:val="36"/>
          <w:szCs w:val="32"/>
        </w:rPr>
        <w:t>专业技术</w:t>
      </w:r>
      <w:r w:rsidRPr="00AF6F95">
        <w:rPr>
          <w:rFonts w:ascii="Times New Roman" w:eastAsia="黑体" w:hAnsi="Times New Roman" w:hint="eastAsia"/>
          <w:kern w:val="0"/>
          <w:sz w:val="36"/>
          <w:szCs w:val="32"/>
          <w:lang w:val="zh-CN"/>
        </w:rPr>
        <w:t>岗位聘用</w:t>
      </w:r>
      <w:r w:rsidRPr="00AF6F95">
        <w:rPr>
          <w:rFonts w:ascii="Times New Roman" w:eastAsia="黑体" w:hAnsi="Times New Roman" w:hint="eastAsia"/>
          <w:sz w:val="36"/>
          <w:szCs w:val="32"/>
        </w:rPr>
        <w:t>申报表</w:t>
      </w:r>
    </w:p>
    <w:p w:rsidR="00DE07A4" w:rsidRPr="004618E7" w:rsidRDefault="00DE07A4" w:rsidP="0049726E">
      <w:pPr>
        <w:spacing w:line="400" w:lineRule="exact"/>
        <w:jc w:val="center"/>
        <w:rPr>
          <w:rFonts w:ascii="Times New Roman" w:eastAsia="黑体" w:hAnsi="Times New Roman"/>
          <w:sz w:val="32"/>
          <w:szCs w:val="32"/>
        </w:rPr>
      </w:pPr>
    </w:p>
    <w:tbl>
      <w:tblPr>
        <w:tblW w:w="9921" w:type="dxa"/>
        <w:jc w:val="center"/>
        <w:tblLook w:val="0000"/>
      </w:tblPr>
      <w:tblGrid>
        <w:gridCol w:w="1273"/>
        <w:gridCol w:w="1421"/>
        <w:gridCol w:w="1559"/>
        <w:gridCol w:w="1161"/>
        <w:gridCol w:w="1529"/>
        <w:gridCol w:w="1275"/>
        <w:gridCol w:w="431"/>
        <w:gridCol w:w="1272"/>
      </w:tblGrid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姓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名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性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别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相片</w:t>
            </w: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政治面貌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民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kern w:val="0"/>
                <w:szCs w:val="21"/>
              </w:rPr>
              <w:t>来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院工作时间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毕业院校</w:t>
            </w:r>
          </w:p>
        </w:tc>
        <w:tc>
          <w:tcPr>
            <w:tcW w:w="4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所学专业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学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历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学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职</w:t>
            </w:r>
            <w:r w:rsidRPr="00AF6F95">
              <w:rPr>
                <w:rFonts w:ascii="Times New Roman" w:hAnsi="Times New Roman"/>
                <w:b/>
                <w:kern w:val="0"/>
                <w:szCs w:val="21"/>
              </w:rPr>
              <w:t xml:space="preserve">  </w:t>
            </w: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取得时间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从事领域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现专技岗位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聘用时间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从事学科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行政职务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行政职务时间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Del="001D1C83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联系方式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hRule="exact" w:val="51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AF6F95" w:rsidRDefault="00DE07A4" w:rsidP="00AF6F95">
            <w:pPr>
              <w:widowControl/>
              <w:snapToGrid w:val="0"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拟申报岗位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Del="001D1C83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是否服从调配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07A4" w:rsidRPr="00C53FD1" w:rsidRDefault="00DE07A4" w:rsidP="001E0509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DE07A4" w:rsidRPr="00C53FD1" w:rsidTr="00AF6F95">
        <w:trPr>
          <w:trHeight w:val="2939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符合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岗位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申报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条件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情况</w:t>
            </w:r>
          </w:p>
        </w:tc>
        <w:tc>
          <w:tcPr>
            <w:tcW w:w="8648" w:type="dxa"/>
            <w:gridSpan w:val="7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DE07A4" w:rsidRPr="00C53FD1" w:rsidRDefault="00DE07A4" w:rsidP="001E0509">
            <w:pPr>
              <w:rPr>
                <w:rFonts w:ascii="Times New Roman" w:hAnsi="Times New Roman"/>
                <w:szCs w:val="21"/>
              </w:rPr>
            </w:pPr>
          </w:p>
          <w:p w:rsidR="00DE07A4" w:rsidRDefault="00DE07A4" w:rsidP="001E0509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DE07A4" w:rsidRDefault="00DE07A4" w:rsidP="001E0509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DE07A4" w:rsidRDefault="00DE07A4" w:rsidP="001E0509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DE07A4" w:rsidRPr="00C53FD1" w:rsidRDefault="00DE07A4" w:rsidP="001E0509">
            <w:pPr>
              <w:ind w:firstLineChars="200" w:firstLine="420"/>
              <w:rPr>
                <w:rFonts w:ascii="Times New Roman" w:hAnsi="Times New Roman"/>
                <w:szCs w:val="21"/>
              </w:rPr>
            </w:pPr>
          </w:p>
          <w:p w:rsidR="00DE07A4" w:rsidRDefault="00DE07A4" w:rsidP="001E0509">
            <w:pPr>
              <w:ind w:firstLineChars="1850" w:firstLine="3885"/>
              <w:rPr>
                <w:rFonts w:ascii="Times New Roman" w:hAnsi="Times New Roman"/>
                <w:szCs w:val="21"/>
              </w:rPr>
            </w:pPr>
          </w:p>
          <w:p w:rsidR="00DE07A4" w:rsidRDefault="00DE07A4" w:rsidP="001E0509">
            <w:pPr>
              <w:ind w:firstLineChars="1850" w:firstLine="3885"/>
              <w:rPr>
                <w:rFonts w:ascii="Times New Roman" w:hAnsi="Times New Roman"/>
                <w:szCs w:val="21"/>
              </w:rPr>
            </w:pPr>
          </w:p>
          <w:p w:rsidR="00DE07A4" w:rsidRPr="00C53FD1" w:rsidRDefault="00DE07A4" w:rsidP="001E0509">
            <w:pPr>
              <w:ind w:firstLineChars="1850" w:firstLine="3885"/>
              <w:rPr>
                <w:rFonts w:ascii="Times New Roman" w:hAnsi="Times New Roman"/>
                <w:szCs w:val="21"/>
              </w:rPr>
            </w:pPr>
          </w:p>
          <w:p w:rsidR="00DE07A4" w:rsidRPr="00C53FD1" w:rsidRDefault="00DE07A4" w:rsidP="001E0509">
            <w:pPr>
              <w:ind w:firstLineChars="1850" w:firstLine="3885"/>
              <w:rPr>
                <w:rFonts w:ascii="Times New Roman" w:hAnsi="Times New Roman"/>
                <w:szCs w:val="21"/>
              </w:rPr>
            </w:pPr>
            <w:r w:rsidRPr="00C53FD1">
              <w:rPr>
                <w:rFonts w:ascii="Times New Roman" w:hAnsi="Times New Roman" w:hint="eastAsia"/>
                <w:szCs w:val="21"/>
              </w:rPr>
              <w:t>本人承诺：以上填写内容属实。</w:t>
            </w:r>
          </w:p>
          <w:p w:rsidR="00DE07A4" w:rsidRPr="00C53FD1" w:rsidRDefault="00DE07A4" w:rsidP="00AF6F95">
            <w:pPr>
              <w:rPr>
                <w:rFonts w:ascii="Times New Roman" w:hAnsi="Times New Roman"/>
                <w:szCs w:val="21"/>
              </w:rPr>
            </w:pPr>
            <w:r w:rsidRPr="00C53FD1">
              <w:rPr>
                <w:rFonts w:ascii="Times New Roman" w:hAnsi="Times New Roman"/>
                <w:szCs w:val="21"/>
              </w:rPr>
              <w:t xml:space="preserve">                                         </w:t>
            </w:r>
            <w:r w:rsidRPr="00C53FD1">
              <w:rPr>
                <w:rFonts w:ascii="Times New Roman" w:hAnsi="Times New Roman" w:hint="eastAsia"/>
                <w:szCs w:val="21"/>
              </w:rPr>
              <w:t>签名：</w:t>
            </w:r>
          </w:p>
        </w:tc>
      </w:tr>
      <w:tr w:rsidR="00DE07A4" w:rsidRPr="00C53FD1" w:rsidTr="00AF6F95">
        <w:trPr>
          <w:trHeight w:val="7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聘用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小组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推荐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意见</w:t>
            </w:r>
          </w:p>
        </w:tc>
        <w:tc>
          <w:tcPr>
            <w:tcW w:w="86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07A4" w:rsidRPr="00C53FD1" w:rsidRDefault="00DE07A4" w:rsidP="001E0509">
            <w:pPr>
              <w:rPr>
                <w:rFonts w:ascii="Times New Roman" w:hAnsi="Times New Roman"/>
                <w:kern w:val="0"/>
                <w:szCs w:val="21"/>
              </w:rPr>
            </w:pPr>
          </w:p>
          <w:p w:rsidR="00DE07A4" w:rsidRDefault="00DE07A4" w:rsidP="001E0509">
            <w:pPr>
              <w:rPr>
                <w:rFonts w:ascii="Times New Roman" w:hAnsi="Times New Roman"/>
                <w:kern w:val="0"/>
                <w:szCs w:val="21"/>
              </w:rPr>
            </w:pPr>
          </w:p>
          <w:p w:rsidR="00DE07A4" w:rsidRPr="00C53FD1" w:rsidRDefault="00DE07A4" w:rsidP="001E0509">
            <w:pPr>
              <w:rPr>
                <w:rFonts w:ascii="Times New Roman" w:hAnsi="Times New Roman"/>
                <w:kern w:val="0"/>
                <w:szCs w:val="21"/>
              </w:rPr>
            </w:pPr>
          </w:p>
          <w:p w:rsidR="00DE07A4" w:rsidRPr="00C53FD1" w:rsidRDefault="00DE07A4" w:rsidP="001E0509">
            <w:pPr>
              <w:rPr>
                <w:rFonts w:ascii="Times New Roman" w:hAnsi="Times New Roman"/>
                <w:kern w:val="0"/>
                <w:szCs w:val="21"/>
              </w:rPr>
            </w:pPr>
          </w:p>
          <w:p w:rsidR="00DE07A4" w:rsidRPr="00C53FD1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（盖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章）</w:t>
            </w:r>
          </w:p>
          <w:p w:rsidR="00DE07A4" w:rsidRPr="00C53FD1" w:rsidRDefault="00DE07A4" w:rsidP="001E0509">
            <w:pPr>
              <w:rPr>
                <w:rFonts w:ascii="Times New Roman" w:hAnsi="Times New Roman"/>
                <w:kern w:val="0"/>
                <w:szCs w:val="21"/>
              </w:rPr>
            </w:pP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年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月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日</w:t>
            </w:r>
          </w:p>
        </w:tc>
      </w:tr>
      <w:tr w:rsidR="00DE07A4" w:rsidRPr="00C53FD1" w:rsidTr="00AF6F95">
        <w:trPr>
          <w:trHeight w:val="1425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单位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审批</w:t>
            </w:r>
          </w:p>
          <w:p w:rsidR="00DE07A4" w:rsidRPr="00AF6F95" w:rsidRDefault="00DE07A4" w:rsidP="001E0509">
            <w:pPr>
              <w:widowControl/>
              <w:jc w:val="center"/>
              <w:rPr>
                <w:rFonts w:ascii="Times New Roman" w:hAnsi="Times New Roman"/>
                <w:b/>
                <w:kern w:val="0"/>
                <w:szCs w:val="21"/>
              </w:rPr>
            </w:pPr>
            <w:r w:rsidRPr="00AF6F95">
              <w:rPr>
                <w:rFonts w:ascii="Times New Roman" w:hAnsi="Times New Roman" w:hint="eastAsia"/>
                <w:b/>
                <w:kern w:val="0"/>
                <w:szCs w:val="21"/>
              </w:rPr>
              <w:t>意见</w:t>
            </w:r>
          </w:p>
        </w:tc>
        <w:tc>
          <w:tcPr>
            <w:tcW w:w="86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07A4" w:rsidRPr="00C53FD1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 w:rsidR="00DE07A4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bookmarkStart w:id="0" w:name="_GoBack"/>
            <w:bookmarkEnd w:id="0"/>
          </w:p>
          <w:p w:rsidR="00DE07A4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 w:rsidR="00DE07A4" w:rsidRPr="00C53FD1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</w:p>
          <w:p w:rsidR="00DE07A4" w:rsidRPr="00C53FD1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（盖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章）</w:t>
            </w:r>
          </w:p>
          <w:p w:rsidR="00DE07A4" w:rsidRPr="00C53FD1" w:rsidRDefault="00DE07A4" w:rsidP="001E050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年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月</w:t>
            </w:r>
            <w:r w:rsidRPr="00C53FD1"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 w:rsidRPr="00C53FD1">
              <w:rPr>
                <w:rFonts w:ascii="Times New Roman" w:hAnsi="Times New Roman" w:hint="eastAsia"/>
                <w:kern w:val="0"/>
                <w:szCs w:val="21"/>
              </w:rPr>
              <w:t>日</w:t>
            </w:r>
          </w:p>
        </w:tc>
      </w:tr>
    </w:tbl>
    <w:p w:rsidR="00DE07A4" w:rsidRPr="00C53FD1" w:rsidRDefault="00DE07A4" w:rsidP="0049726E">
      <w:pPr>
        <w:spacing w:line="300" w:lineRule="exact"/>
        <w:ind w:leftChars="-171" w:left="-43" w:hangingChars="150" w:hanging="316"/>
        <w:rPr>
          <w:rFonts w:ascii="Times New Roman" w:hAnsi="Times New Roman"/>
          <w:b/>
          <w:szCs w:val="21"/>
        </w:rPr>
      </w:pPr>
      <w:r w:rsidRPr="00C53FD1">
        <w:rPr>
          <w:rFonts w:ascii="Times New Roman" w:hAnsi="Times New Roman" w:hint="eastAsia"/>
          <w:b/>
          <w:szCs w:val="21"/>
        </w:rPr>
        <w:t>填表说明：</w:t>
      </w:r>
    </w:p>
    <w:p w:rsidR="00DE07A4" w:rsidRPr="00C53FD1" w:rsidRDefault="00DE07A4" w:rsidP="0049726E">
      <w:pPr>
        <w:spacing w:line="300" w:lineRule="exact"/>
        <w:ind w:leftChars="-171" w:left="-44" w:hangingChars="150" w:hanging="315"/>
        <w:rPr>
          <w:rFonts w:ascii="Times New Roman" w:hAnsi="Times New Roman"/>
          <w:szCs w:val="21"/>
        </w:rPr>
      </w:pPr>
      <w:r w:rsidRPr="00C53FD1">
        <w:rPr>
          <w:rFonts w:ascii="Times New Roman" w:hAnsi="Times New Roman"/>
          <w:szCs w:val="21"/>
        </w:rPr>
        <w:t>1</w:t>
      </w:r>
      <w:r w:rsidRPr="00C53FD1">
        <w:rPr>
          <w:rFonts w:ascii="Times New Roman" w:hAnsi="Times New Roman" w:hint="eastAsia"/>
          <w:szCs w:val="21"/>
        </w:rPr>
        <w:t>．符合岗位申报条件情况：根据拟聘人员的条件，按照《中国热带农业科学院岗位聘用办法》规定的条件填写，并提供证明材料复印件。</w:t>
      </w:r>
    </w:p>
    <w:p w:rsidR="00DE07A4" w:rsidRPr="00C53FD1" w:rsidRDefault="00DE07A4" w:rsidP="0049726E">
      <w:pPr>
        <w:tabs>
          <w:tab w:val="left" w:pos="720"/>
        </w:tabs>
        <w:spacing w:line="300" w:lineRule="exact"/>
        <w:ind w:left="-359"/>
        <w:rPr>
          <w:rFonts w:ascii="Times New Roman" w:eastAsia="仿宋_GB2312" w:hAnsi="Times New Roman"/>
          <w:sz w:val="32"/>
          <w:szCs w:val="32"/>
        </w:rPr>
      </w:pPr>
      <w:r w:rsidRPr="00C53FD1">
        <w:rPr>
          <w:rFonts w:ascii="Times New Roman" w:hAnsi="Times New Roman"/>
          <w:szCs w:val="21"/>
        </w:rPr>
        <w:t>2</w:t>
      </w:r>
      <w:r w:rsidRPr="00C53FD1">
        <w:rPr>
          <w:rFonts w:ascii="Times New Roman" w:hAnsi="Times New Roman" w:hint="eastAsia"/>
          <w:szCs w:val="21"/>
        </w:rPr>
        <w:t>．本表用</w:t>
      </w:r>
      <w:r w:rsidRPr="00C53FD1">
        <w:rPr>
          <w:rFonts w:ascii="Times New Roman" w:hAnsi="Times New Roman"/>
          <w:szCs w:val="21"/>
        </w:rPr>
        <w:t>A4</w:t>
      </w:r>
      <w:r w:rsidRPr="00C53FD1">
        <w:rPr>
          <w:rFonts w:ascii="Times New Roman" w:hAnsi="Times New Roman" w:hint="eastAsia"/>
          <w:szCs w:val="21"/>
        </w:rPr>
        <w:t>纸打印。</w:t>
      </w:r>
    </w:p>
    <w:sectPr w:rsidR="00DE07A4" w:rsidRPr="00C53FD1" w:rsidSect="00474CC1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A4" w:rsidRDefault="00DE07A4">
      <w:r>
        <w:separator/>
      </w:r>
    </w:p>
  </w:endnote>
  <w:endnote w:type="continuationSeparator" w:id="0">
    <w:p w:rsidR="00DE07A4" w:rsidRDefault="00DE0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A4" w:rsidRDefault="00DE07A4">
      <w:r>
        <w:separator/>
      </w:r>
    </w:p>
  </w:footnote>
  <w:footnote w:type="continuationSeparator" w:id="0">
    <w:p w:rsidR="00DE07A4" w:rsidRDefault="00DE0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26E"/>
    <w:rsid w:val="000F72DC"/>
    <w:rsid w:val="001D1C83"/>
    <w:rsid w:val="001E0509"/>
    <w:rsid w:val="00301379"/>
    <w:rsid w:val="0032030B"/>
    <w:rsid w:val="004618E7"/>
    <w:rsid w:val="00474CC1"/>
    <w:rsid w:val="0049726E"/>
    <w:rsid w:val="00700AF6"/>
    <w:rsid w:val="00A13DFC"/>
    <w:rsid w:val="00AF6F95"/>
    <w:rsid w:val="00C53FD1"/>
    <w:rsid w:val="00C6636D"/>
    <w:rsid w:val="00C9696E"/>
    <w:rsid w:val="00CB1E11"/>
    <w:rsid w:val="00DE07A4"/>
    <w:rsid w:val="00E6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26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1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F59E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61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F59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87</Words>
  <Characters>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谢惠如</dc:creator>
  <cp:keywords/>
  <dc:description/>
  <cp:lastModifiedBy>陈然</cp:lastModifiedBy>
  <cp:revision>6</cp:revision>
  <dcterms:created xsi:type="dcterms:W3CDTF">2016-03-13T12:46:00Z</dcterms:created>
  <dcterms:modified xsi:type="dcterms:W3CDTF">2016-03-30T03:05:00Z</dcterms:modified>
</cp:coreProperties>
</file>